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77777777" w:rsidR="000A1173" w:rsidRPr="00381419" w:rsidRDefault="00BF4C11" w:rsidP="00F95A0A">
      <w:pPr>
        <w:ind w:left="9214" w:firstLine="146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14:paraId="6D559D81" w14:textId="77777777"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77777777"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proofErr w:type="gramStart"/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6EAA3F3E" w14:textId="77777777" w:rsidR="002C12E1" w:rsidRDefault="002C12E1" w:rsidP="000022CD">
      <w:pPr>
        <w:ind w:left="10065"/>
        <w:jc w:val="center"/>
        <w:rPr>
          <w:sz w:val="26"/>
          <w:szCs w:val="26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3520E2FC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</w:t>
      </w:r>
      <w:r w:rsidR="001079C0">
        <w:rPr>
          <w:sz w:val="26"/>
          <w:szCs w:val="26"/>
        </w:rPr>
        <w:t>25</w:t>
      </w:r>
      <w:r w:rsidR="00615B09">
        <w:rPr>
          <w:sz w:val="26"/>
          <w:szCs w:val="26"/>
        </w:rPr>
        <w:t>-202</w:t>
      </w:r>
      <w:r w:rsidR="001079C0">
        <w:rPr>
          <w:sz w:val="26"/>
          <w:szCs w:val="26"/>
        </w:rPr>
        <w:t>9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4DDC92DA" w14:textId="77777777" w:rsidR="008E7792" w:rsidRDefault="008E7792" w:rsidP="00334C54">
      <w:pPr>
        <w:ind w:left="9781"/>
        <w:jc w:val="center"/>
        <w:rPr>
          <w:szCs w:val="28"/>
        </w:rPr>
      </w:pPr>
    </w:p>
    <w:p w14:paraId="01D057B1" w14:textId="77777777" w:rsidR="002C12E1" w:rsidRDefault="002C12E1" w:rsidP="00334C54">
      <w:pPr>
        <w:jc w:val="center"/>
        <w:rPr>
          <w:b/>
          <w:szCs w:val="28"/>
        </w:rPr>
      </w:pPr>
    </w:p>
    <w:p w14:paraId="30C0C74A" w14:textId="77777777" w:rsidR="002C12E1" w:rsidRDefault="002C12E1" w:rsidP="00334C54">
      <w:pPr>
        <w:jc w:val="center"/>
        <w:rPr>
          <w:b/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1906A67F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1413FA">
        <w:rPr>
          <w:b/>
          <w:szCs w:val="28"/>
        </w:rPr>
        <w:t>ского округа Кинель на 2025-2029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230" w:type="dxa"/>
        <w:tblInd w:w="52" w:type="dxa"/>
        <w:tblLook w:val="04A0" w:firstRow="1" w:lastRow="0" w:firstColumn="1" w:lastColumn="0" w:noHBand="0" w:noVBand="1"/>
      </w:tblPr>
      <w:tblGrid>
        <w:gridCol w:w="594"/>
        <w:gridCol w:w="3573"/>
        <w:gridCol w:w="1600"/>
        <w:gridCol w:w="983"/>
        <w:gridCol w:w="1127"/>
        <w:gridCol w:w="1119"/>
        <w:gridCol w:w="1096"/>
        <w:gridCol w:w="1126"/>
        <w:gridCol w:w="1180"/>
        <w:gridCol w:w="937"/>
        <w:gridCol w:w="1126"/>
        <w:gridCol w:w="1119"/>
        <w:gridCol w:w="1080"/>
        <w:gridCol w:w="1126"/>
        <w:gridCol w:w="1119"/>
        <w:gridCol w:w="1080"/>
        <w:gridCol w:w="1126"/>
        <w:gridCol w:w="1119"/>
      </w:tblGrid>
      <w:tr w:rsidR="000D2F1C" w14:paraId="1A2F8A2B" w14:textId="77777777" w:rsidTr="000D2F1C">
        <w:trPr>
          <w:trHeight w:val="450"/>
        </w:trPr>
        <w:tc>
          <w:tcPr>
            <w:tcW w:w="22230" w:type="dxa"/>
            <w:gridSpan w:val="1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6E6544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Перечень программных мероприятий муниципальной программы городского округа Кинель Самарской области   «Модернизация объектов коммунальной инфраструктуры городского округа Кинель на 2025-2029 годы»</w:t>
            </w:r>
          </w:p>
        </w:tc>
      </w:tr>
      <w:tr w:rsidR="000D2F1C" w14:paraId="6736D610" w14:textId="77777777" w:rsidTr="000D2F1C">
        <w:trPr>
          <w:trHeight w:val="315"/>
        </w:trPr>
        <w:tc>
          <w:tcPr>
            <w:tcW w:w="22230" w:type="dxa"/>
            <w:gridSpan w:val="1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D44A65" w14:textId="77777777" w:rsidR="000D2F1C" w:rsidRDefault="000D2F1C">
            <w:pPr>
              <w:rPr>
                <w:sz w:val="24"/>
                <w:szCs w:val="24"/>
              </w:rPr>
            </w:pPr>
          </w:p>
        </w:tc>
      </w:tr>
      <w:tr w:rsidR="000D2F1C" w14:paraId="09E0507D" w14:textId="77777777" w:rsidTr="000D2F1C">
        <w:trPr>
          <w:trHeight w:val="31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07B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F002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Наименование мероприятия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6D59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ГРБС</w:t>
            </w:r>
          </w:p>
        </w:tc>
        <w:tc>
          <w:tcPr>
            <w:tcW w:w="164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A308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D2F1C" w14:paraId="335B39C9" w14:textId="77777777" w:rsidTr="000D2F1C">
        <w:trPr>
          <w:trHeight w:val="31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7212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1241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08E0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5B3C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2025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C8D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2026 год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C05B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2027 год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595F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2028 год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6429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2029 год</w:t>
            </w:r>
          </w:p>
        </w:tc>
      </w:tr>
      <w:tr w:rsidR="000D2F1C" w14:paraId="6F71790B" w14:textId="77777777" w:rsidTr="000D2F1C">
        <w:trPr>
          <w:trHeight w:val="540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9309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A7E6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DE0C" w14:textId="77777777" w:rsidR="000D2F1C" w:rsidRDefault="000D2F1C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54BE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C37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2F7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47B6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F167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BF8E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7AD5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2BD3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0D7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DFC6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977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25E4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7320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3731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бюджет </w:t>
            </w:r>
            <w:proofErr w:type="spellStart"/>
            <w:r>
              <w:rPr>
                <w:color w:val="000000"/>
                <w:sz w:val="20"/>
              </w:rPr>
              <w:t>г.о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инель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1EDA" w14:textId="77777777" w:rsidR="000D2F1C" w:rsidRDefault="000D2F1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источники</w:t>
            </w:r>
          </w:p>
        </w:tc>
      </w:tr>
      <w:tr w:rsidR="000D2F1C" w14:paraId="7F315BAE" w14:textId="77777777" w:rsidTr="000D2F1C">
        <w:trPr>
          <w:trHeight w:val="108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91C1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9592" w14:textId="77777777" w:rsidR="000D2F1C" w:rsidRDefault="000D2F1C">
            <w:pPr>
              <w:rPr>
                <w:sz w:val="20"/>
              </w:rPr>
            </w:pPr>
            <w:r>
              <w:rPr>
                <w:sz w:val="20"/>
              </w:rPr>
              <w:t xml:space="preserve">Проектирование  и реконструкция </w:t>
            </w:r>
            <w:proofErr w:type="gramStart"/>
            <w:r>
              <w:rPr>
                <w:sz w:val="20"/>
              </w:rPr>
              <w:t>строящихся</w:t>
            </w:r>
            <w:proofErr w:type="gramEnd"/>
            <w:r>
              <w:rPr>
                <w:sz w:val="20"/>
              </w:rPr>
              <w:t xml:space="preserve"> НФС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D0A4" w14:textId="77777777" w:rsidR="000D2F1C" w:rsidRDefault="000D2F1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УАиГ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EBC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41F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599,0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509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270B" w14:textId="7C71AFD7" w:rsidR="000D2F1C" w:rsidRDefault="008A559E" w:rsidP="00CD4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1 455,4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8C6B" w14:textId="65C42203" w:rsidR="000D2F1C" w:rsidRDefault="00CD4A92" w:rsidP="00A810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8A559E">
              <w:rPr>
                <w:sz w:val="20"/>
              </w:rPr>
              <w:t> 455,4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99EC" w14:textId="2461459C" w:rsidR="000D2F1C" w:rsidRDefault="008A5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BD4A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8F7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5199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291C" w14:textId="5A971F71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440 808,6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D870" w14:textId="7167E867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4 408,0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FC2F" w14:textId="46D86ABD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436 400,6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5318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862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619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5238D4C3" w14:textId="77777777" w:rsidTr="000D2F1C">
        <w:trPr>
          <w:trHeight w:val="58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1826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FE5" w14:textId="77777777" w:rsidR="000D2F1C" w:rsidRDefault="000D2F1C">
            <w:pPr>
              <w:rPr>
                <w:sz w:val="20"/>
              </w:rPr>
            </w:pPr>
            <w:r>
              <w:rPr>
                <w:sz w:val="20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2915" w14:textId="77777777" w:rsidR="000D2F1C" w:rsidRDefault="000D2F1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УАиГ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BE5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489,6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CBA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489,6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DAF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AF6F" w14:textId="3073CE75" w:rsidR="000D2F1C" w:rsidRDefault="004D69DC" w:rsidP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 w:rsidR="00A81045">
              <w:rPr>
                <w:sz w:val="20"/>
              </w:rPr>
              <w:t>1</w:t>
            </w:r>
            <w:r w:rsidR="000D2F1C">
              <w:rPr>
                <w:sz w:val="20"/>
              </w:rPr>
              <w:t>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2BA2" w14:textId="3059C02E" w:rsidR="000D2F1C" w:rsidRDefault="004D69DC" w:rsidP="00A8104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 w:rsidR="00A81045">
              <w:rPr>
                <w:sz w:val="20"/>
              </w:rPr>
              <w:t>1</w:t>
            </w:r>
            <w:r w:rsidR="000D2F1C">
              <w:rPr>
                <w:sz w:val="20"/>
              </w:rPr>
              <w:t>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DED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853F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AE3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04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4EE8" w14:textId="5C7367CF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850" w14:textId="2FD175E1" w:rsidR="000D2F1C" w:rsidRDefault="0055647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13B2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4617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C390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48A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1814044E" w14:textId="77777777" w:rsidTr="000D2F1C">
        <w:trPr>
          <w:trHeight w:val="82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145B" w14:textId="77777777" w:rsidR="000D2F1C" w:rsidRDefault="000D2F1C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C6E4" w14:textId="399BAF0B" w:rsidR="000D2F1C" w:rsidRDefault="00584137" w:rsidP="00584137">
            <w:pPr>
              <w:rPr>
                <w:color w:val="000000"/>
                <w:sz w:val="20"/>
              </w:rPr>
            </w:pPr>
            <w:r w:rsidRPr="00584137">
              <w:rPr>
                <w:color w:val="000000"/>
                <w:sz w:val="20"/>
              </w:rPr>
              <w:t>Подготовка технической документации, прочие работы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FEE1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Администрация городского округа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E6B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C063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81D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C457" w14:textId="7B108657" w:rsidR="000D2F1C" w:rsidRDefault="008A5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1B45" w14:textId="23862150" w:rsidR="000D2F1C" w:rsidRDefault="008A559E" w:rsidP="008A55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1 220,0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DB7E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37C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BB2C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38AA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95A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A426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B1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320D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E063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EA44" w14:textId="77777777" w:rsidR="000D2F1C" w:rsidRDefault="000D2F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0D2F1C" w14:paraId="6AF895CB" w14:textId="77777777" w:rsidTr="000D2F1C">
        <w:trPr>
          <w:trHeight w:val="645"/>
        </w:trPr>
        <w:tc>
          <w:tcPr>
            <w:tcW w:w="4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D065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ИТОГО по Программе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850A" w14:textId="0E82A027" w:rsidR="000D2F1C" w:rsidRDefault="005E74BE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456 072,6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9C02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1 588,6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EE96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1 588,6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E5FC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A0D5" w14:textId="0DAB5400" w:rsidR="000D2F1C" w:rsidRDefault="008A559E" w:rsidP="00A8104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12 775,4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CC44" w14:textId="00C246B1" w:rsidR="000D2F1C" w:rsidRDefault="008A559E" w:rsidP="008A559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12 775,4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3215" w14:textId="3BF72389" w:rsidR="000D2F1C" w:rsidRDefault="008A559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2040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222C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D38A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4200" w14:textId="32184695" w:rsidR="000D2F1C" w:rsidRDefault="00556470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441 708,6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F749" w14:textId="2E1FD6D7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5 308,0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539B" w14:textId="10157C6E" w:rsidR="000D2F1C" w:rsidRDefault="005564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436 400,6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41F8" w14:textId="77777777" w:rsidR="000D2F1C" w:rsidRDefault="000D2F1C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86B6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AFC2" w14:textId="77777777" w:rsidR="000D2F1C" w:rsidRDefault="000D2F1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</w:t>
            </w:r>
          </w:p>
        </w:tc>
      </w:tr>
    </w:tbl>
    <w:p w14:paraId="2F2E07AA" w14:textId="12433E35" w:rsidR="001413FA" w:rsidRDefault="001413FA" w:rsidP="00937ED9">
      <w:pPr>
        <w:rPr>
          <w:sz w:val="24"/>
          <w:szCs w:val="28"/>
        </w:rPr>
      </w:pPr>
    </w:p>
    <w:p w14:paraId="6D4D072A" w14:textId="3D521C16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9027A" w14:textId="77777777" w:rsidR="005001AE" w:rsidRDefault="005001AE" w:rsidP="00F04F24">
      <w:r>
        <w:separator/>
      </w:r>
    </w:p>
  </w:endnote>
  <w:endnote w:type="continuationSeparator" w:id="0">
    <w:p w14:paraId="662CA27E" w14:textId="77777777" w:rsidR="005001AE" w:rsidRDefault="005001AE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A5AFF" w14:textId="77777777" w:rsidR="005001AE" w:rsidRDefault="005001AE" w:rsidP="00F04F24">
      <w:r>
        <w:separator/>
      </w:r>
    </w:p>
  </w:footnote>
  <w:footnote w:type="continuationSeparator" w:id="0">
    <w:p w14:paraId="5AA24975" w14:textId="77777777" w:rsidR="005001AE" w:rsidRDefault="005001AE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C50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2F1C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079C0"/>
    <w:rsid w:val="001100E4"/>
    <w:rsid w:val="00113D6F"/>
    <w:rsid w:val="00116E15"/>
    <w:rsid w:val="00127449"/>
    <w:rsid w:val="0013518B"/>
    <w:rsid w:val="0014093D"/>
    <w:rsid w:val="001413FA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12E1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69DC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01AE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470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137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4996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E74BE"/>
    <w:rsid w:val="005F0119"/>
    <w:rsid w:val="005F2E35"/>
    <w:rsid w:val="005F34F7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270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37630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559E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E7792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6F7C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1045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055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02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575E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16C"/>
    <w:rsid w:val="00CD1D0C"/>
    <w:rsid w:val="00CD4A92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4E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2EDB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4241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E40CC-1BE3-477F-8E7D-851C4428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PrimeBox</cp:lastModifiedBy>
  <cp:revision>2</cp:revision>
  <cp:lastPrinted>2025-12-24T06:28:00Z</cp:lastPrinted>
  <dcterms:created xsi:type="dcterms:W3CDTF">2026-05-14T04:57:00Z</dcterms:created>
  <dcterms:modified xsi:type="dcterms:W3CDTF">2026-05-14T04:57:00Z</dcterms:modified>
</cp:coreProperties>
</file>